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PAFFORD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Marazion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3245C" w:rsidRDefault="0043245C" w:rsidP="004324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  <w:bookmarkStart w:id="0" w:name="_GoBack"/>
      <w:bookmarkEnd w:id="0"/>
    </w:p>
    <w:sectPr w:rsidR="006B2F86" w:rsidRPr="004324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45C" w:rsidRDefault="0043245C" w:rsidP="00E71FC3">
      <w:pPr>
        <w:spacing w:after="0" w:line="240" w:lineRule="auto"/>
      </w:pPr>
      <w:r>
        <w:separator/>
      </w:r>
    </w:p>
  </w:endnote>
  <w:endnote w:type="continuationSeparator" w:id="0">
    <w:p w:rsidR="0043245C" w:rsidRDefault="004324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45C" w:rsidRDefault="0043245C" w:rsidP="00E71FC3">
      <w:pPr>
        <w:spacing w:after="0" w:line="240" w:lineRule="auto"/>
      </w:pPr>
      <w:r>
        <w:separator/>
      </w:r>
    </w:p>
  </w:footnote>
  <w:footnote w:type="continuationSeparator" w:id="0">
    <w:p w:rsidR="0043245C" w:rsidRDefault="004324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45C"/>
    <w:rsid w:val="0043245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D696F"/>
  <w15:chartTrackingRefBased/>
  <w15:docId w15:val="{0A92B90B-42F7-48DF-B0CE-CB4DF3F4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2016-06-02T09:17:00Z</dcterms:created>
  <dcterms:modified xsi:type="dcterms:W3CDTF">2016-06-02T09:17:00Z</dcterms:modified>
</cp:coreProperties>
</file>